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Milton Keynes Central</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Milton Keynes Central</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Milton Keynes Central</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Milton Keynes Central</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Milton Keynes Central</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Milton Keynes Central are estimated to have a score of 1-2 on the PGSI (low-risk gambling), whilst </w:t>
      </w:r>
      <w:r w:rsidRPr="00773DF7">
        <w:rPr>
          <w:rFonts w:ascii="Libre Franklin Light" w:hAnsi="Libre Franklin Light" w:cs="Calibri Light"/>
          <w:b/>
          <w:bCs/>
          <w:color w:val="C45911" w:themeColor="accent2" w:themeShade="BF"/>
        </w:rPr>
        <w:t xml:space="preserve">5.9%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55.3% </w:t>
      </w:r>
      <w:r w:rsidRPr="004747BF">
        <w:rPr>
          <w:rFonts w:ascii="Libre Franklin Light" w:eastAsia="Times New Roman" w:hAnsi="Libre Franklin Light" w:cs="Calibri Light"/>
        </w:rPr>
        <w:t xml:space="preserve">of those respondents classified as PGSI 8+ in Milton Keynes Central</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Milton Keynes Central is estimated to be </w:t>
      </w:r>
      <w:r w:rsidRPr="00773DF7">
        <w:rPr>
          <w:rFonts w:ascii="Libre Franklin Light" w:eastAsia="Times New Roman" w:hAnsi="Libre Franklin Light" w:cs="Calibri Light"/>
          <w:b/>
          <w:bCs/>
          <w:color w:val="C45911" w:themeColor="accent2" w:themeShade="BF"/>
        </w:rPr>
        <w:t xml:space="preserve">£3,461,384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Milton Keynes Central</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18.1%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Milton Keynes Central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Milton Keynes Central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Milton Keynes Central</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Milton Keynes Central.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Milton Keynes Central</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Milton Keynes Central.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Milton Keynes Central</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11.0%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33.3%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Milton Keynes Central</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55.3%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Milton Keynes Central.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Milton Keynes Central</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39.3%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Milton Keynes Central</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Milton Keynes Central</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Milton Keynes Central</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Milton Keynes Central</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Milton Keynes Central</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£3,461,384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Milton Keynes Central</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£56,380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£1,165,976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£83,526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£23,492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£43,068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£2,088,942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£3,461,384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Milton Keynes Central</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Milton Keynes Central</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22.6%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Milton Keynes Central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Milton Keynes Central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34.2%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Milton Keynes Central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Milton Keynes Central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Milton Keynes Central</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22.6%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Milton Keynes Central</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similar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20.3%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Milton Keynes Central</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34.2%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Milton Keynes Central</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Milton Keynes Central</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Milton Keynes Central</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274019E-2896-4797-8422-9A8D1A9A9B01}"/>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